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16B43D" w14:textId="3FA974AA" w:rsidR="006B2F86" w:rsidRDefault="000E0E50" w:rsidP="00E71FC3">
      <w:pPr>
        <w:pStyle w:val="NoSpacing"/>
      </w:pPr>
      <w:r>
        <w:rPr>
          <w:u w:val="single"/>
        </w:rPr>
        <w:t>Agnes SOMER</w:t>
      </w:r>
      <w:r>
        <w:t xml:space="preserve">  </w:t>
      </w:r>
      <w:proofErr w:type="gramStart"/>
      <w:r>
        <w:t xml:space="preserve">   (</w:t>
      </w:r>
      <w:proofErr w:type="gramEnd"/>
      <w:r>
        <w:t>fl.1435)</w:t>
      </w:r>
    </w:p>
    <w:p w14:paraId="62ED60F7" w14:textId="47ADE14F" w:rsidR="000E0E50" w:rsidRDefault="000E0E50" w:rsidP="00E71FC3">
      <w:pPr>
        <w:pStyle w:val="NoSpacing"/>
      </w:pPr>
    </w:p>
    <w:p w14:paraId="74A97E05" w14:textId="25547C5B" w:rsidR="000E0E50" w:rsidRDefault="000E0E50" w:rsidP="00E71FC3">
      <w:pPr>
        <w:pStyle w:val="NoSpacing"/>
      </w:pPr>
    </w:p>
    <w:p w14:paraId="35337052" w14:textId="3B275DD7" w:rsidR="000E0E50" w:rsidRDefault="000E0E50" w:rsidP="00E71FC3">
      <w:pPr>
        <w:pStyle w:val="NoSpacing"/>
      </w:pPr>
      <w:r>
        <w:t xml:space="preserve">Daughter of Henry </w:t>
      </w:r>
      <w:proofErr w:type="spellStart"/>
      <w:proofErr w:type="gramStart"/>
      <w:r>
        <w:t>Somer</w:t>
      </w:r>
      <w:proofErr w:type="spellEnd"/>
      <w:r>
        <w:t>(</w:t>
      </w:r>
      <w:proofErr w:type="gramEnd"/>
      <w:r>
        <w:t>d.1450).   (H.O.C. IV pp.400-4)</w:t>
      </w:r>
    </w:p>
    <w:p w14:paraId="7047CC55" w14:textId="1FCAD128" w:rsidR="000E0E50" w:rsidRDefault="000E0E50" w:rsidP="00E71FC3">
      <w:pPr>
        <w:pStyle w:val="NoSpacing"/>
      </w:pPr>
      <w:r>
        <w:t>= Sir Richard Veer.   (ibid.)</w:t>
      </w:r>
    </w:p>
    <w:p w14:paraId="42C6A587" w14:textId="3BD89D97" w:rsidR="000E0E50" w:rsidRDefault="000E0E50" w:rsidP="00E71FC3">
      <w:pPr>
        <w:pStyle w:val="NoSpacing"/>
      </w:pPr>
      <w:r>
        <w:t>Son:   John (Ricardian XX p.25)</w:t>
      </w:r>
    </w:p>
    <w:p w14:paraId="00228FD6" w14:textId="48F4C063" w:rsidR="000E0E50" w:rsidRDefault="000E0E50" w:rsidP="00E71FC3">
      <w:pPr>
        <w:pStyle w:val="NoSpacing"/>
      </w:pPr>
    </w:p>
    <w:p w14:paraId="70855FEB" w14:textId="47BDAD50" w:rsidR="000E0E50" w:rsidRDefault="000E0E50" w:rsidP="00E71FC3">
      <w:pPr>
        <w:pStyle w:val="NoSpacing"/>
      </w:pPr>
    </w:p>
    <w:p w14:paraId="52AEA21D" w14:textId="6B0D68FE" w:rsidR="000E0E50" w:rsidRPr="000E0E50" w:rsidRDefault="000E0E50" w:rsidP="00E71FC3">
      <w:pPr>
        <w:pStyle w:val="NoSpacing"/>
      </w:pPr>
      <w:r>
        <w:t>7 July 2018</w:t>
      </w:r>
    </w:p>
    <w:sectPr w:rsidR="000E0E50" w:rsidRPr="000E0E5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99105" w14:textId="77777777" w:rsidR="000E0E50" w:rsidRDefault="000E0E50" w:rsidP="00E71FC3">
      <w:pPr>
        <w:spacing w:after="0" w:line="240" w:lineRule="auto"/>
      </w:pPr>
      <w:r>
        <w:separator/>
      </w:r>
    </w:p>
  </w:endnote>
  <w:endnote w:type="continuationSeparator" w:id="0">
    <w:p w14:paraId="4356DE9F" w14:textId="77777777" w:rsidR="000E0E50" w:rsidRDefault="000E0E5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9EE9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D54AA" w14:textId="77777777" w:rsidR="000E0E50" w:rsidRDefault="000E0E50" w:rsidP="00E71FC3">
      <w:pPr>
        <w:spacing w:after="0" w:line="240" w:lineRule="auto"/>
      </w:pPr>
      <w:r>
        <w:separator/>
      </w:r>
    </w:p>
  </w:footnote>
  <w:footnote w:type="continuationSeparator" w:id="0">
    <w:p w14:paraId="43BADE56" w14:textId="77777777" w:rsidR="000E0E50" w:rsidRDefault="000E0E5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E50"/>
    <w:rsid w:val="000E0E50"/>
    <w:rsid w:val="001A7C09"/>
    <w:rsid w:val="00577BD5"/>
    <w:rsid w:val="00642CE8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9AB55A"/>
  <w15:chartTrackingRefBased/>
  <w15:docId w15:val="{FF8888EA-45FA-4E32-A3A3-59E4BB2DE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2018-07-07T18:31:00Z</dcterms:created>
  <dcterms:modified xsi:type="dcterms:W3CDTF">2021-10-01T15:31:00Z</dcterms:modified>
</cp:coreProperties>
</file>